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6"/>
        <w:gridCol w:w="394"/>
        <w:gridCol w:w="1710"/>
        <w:gridCol w:w="4050"/>
        <w:gridCol w:w="2160"/>
        <w:gridCol w:w="2071"/>
        <w:gridCol w:w="8"/>
      </w:tblGrid>
      <w:tr w:rsidR="00E13EA8" w:rsidRPr="00C546E5" w:rsidTr="00654970">
        <w:trPr>
          <w:cantSplit/>
          <w:trHeight w:hRule="exact" w:val="260"/>
        </w:trPr>
        <w:tc>
          <w:tcPr>
            <w:tcW w:w="11079" w:type="dxa"/>
            <w:gridSpan w:val="9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654970">
        <w:trPr>
          <w:cantSplit/>
          <w:trHeight w:hRule="exact" w:val="202"/>
        </w:trPr>
        <w:tc>
          <w:tcPr>
            <w:tcW w:w="6840" w:type="dxa"/>
            <w:gridSpan w:val="6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654970">
        <w:trPr>
          <w:cantSplit/>
          <w:trHeight w:hRule="exact" w:val="346"/>
        </w:trPr>
        <w:tc>
          <w:tcPr>
            <w:tcW w:w="6840" w:type="dxa"/>
            <w:gridSpan w:val="6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654970">
        <w:trPr>
          <w:cantSplit/>
          <w:trHeight w:hRule="exact" w:val="202"/>
        </w:trPr>
        <w:tc>
          <w:tcPr>
            <w:tcW w:w="6840" w:type="dxa"/>
            <w:gridSpan w:val="6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654970">
        <w:trPr>
          <w:cantSplit/>
          <w:trHeight w:hRule="exact" w:val="346"/>
        </w:trPr>
        <w:tc>
          <w:tcPr>
            <w:tcW w:w="6840" w:type="dxa"/>
            <w:gridSpan w:val="6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654970">
        <w:trPr>
          <w:cantSplit/>
          <w:trHeight w:hRule="exact" w:val="360"/>
        </w:trPr>
        <w:tc>
          <w:tcPr>
            <w:tcW w:w="11079" w:type="dxa"/>
            <w:gridSpan w:val="9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654970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8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654970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8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654970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8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654970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8"/>
            <w:tcBorders>
              <w:left w:val="nil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b/>
                <w:sz w:val="22"/>
              </w:rPr>
            </w:pPr>
          </w:p>
        </w:tc>
      </w:tr>
      <w:tr w:rsidR="00654970" w:rsidRPr="00C546E5" w:rsidTr="00654970">
        <w:trPr>
          <w:cantSplit/>
          <w:trHeight w:hRule="exact" w:val="321"/>
        </w:trPr>
        <w:tc>
          <w:tcPr>
            <w:tcW w:w="390" w:type="dxa"/>
            <w:tcBorders>
              <w:top w:val="single" w:sz="6" w:space="0" w:color="auto"/>
            </w:tcBorders>
          </w:tcPr>
          <w:p w:rsidR="00654970" w:rsidRPr="00C546E5" w:rsidRDefault="00654970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654970" w:rsidRPr="00C546E5" w:rsidRDefault="00654970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8289" w:type="dxa"/>
            <w:gridSpan w:val="4"/>
            <w:vMerge w:val="restart"/>
            <w:tcBorders>
              <w:left w:val="nil"/>
            </w:tcBorders>
          </w:tcPr>
          <w:p w:rsidR="00654970" w:rsidRDefault="00654970">
            <w:pPr>
              <w:spacing w:before="20"/>
              <w:rPr>
                <w:rFonts w:ascii="Arial" w:hAnsi="Arial" w:cs="Arial"/>
                <w:sz w:val="22"/>
              </w:rPr>
            </w:pPr>
          </w:p>
          <w:p w:rsidR="00654970" w:rsidRPr="00C546E5" w:rsidRDefault="00654970">
            <w:pPr>
              <w:spacing w:before="20"/>
              <w:rPr>
                <w:rFonts w:ascii="Arial" w:hAnsi="Arial" w:cs="Arial"/>
                <w:vanish/>
                <w:color w:val="FF0000"/>
                <w:sz w:val="15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</w:rPr>
              <w:t>February 8, 2016, through July 31, 2017</w:t>
            </w:r>
          </w:p>
        </w:tc>
      </w:tr>
      <w:tr w:rsidR="00654970" w:rsidRPr="00C546E5" w:rsidTr="00654970">
        <w:trPr>
          <w:cantSplit/>
          <w:trHeight w:hRule="exact" w:val="259"/>
        </w:trPr>
        <w:tc>
          <w:tcPr>
            <w:tcW w:w="390" w:type="dxa"/>
          </w:tcPr>
          <w:p w:rsidR="00654970" w:rsidRPr="00C546E5" w:rsidRDefault="00654970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654970" w:rsidRPr="00C546E5" w:rsidRDefault="00654970">
            <w:pPr>
              <w:spacing w:before="2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Agreement is:</w:t>
            </w:r>
          </w:p>
        </w:tc>
        <w:tc>
          <w:tcPr>
            <w:tcW w:w="8289" w:type="dxa"/>
            <w:gridSpan w:val="4"/>
            <w:vMerge/>
            <w:tcBorders>
              <w:left w:val="nil"/>
            </w:tcBorders>
          </w:tcPr>
          <w:p w:rsidR="00654970" w:rsidRPr="001E4DC3" w:rsidRDefault="00654970" w:rsidP="00906A6A">
            <w:pPr>
              <w:rPr>
                <w:rFonts w:ascii="Arial" w:hAnsi="Arial" w:cs="Arial"/>
                <w:vanish/>
                <w:sz w:val="22"/>
              </w:rPr>
            </w:pPr>
          </w:p>
        </w:tc>
      </w:tr>
      <w:tr w:rsidR="00E13EA8" w:rsidRPr="00C546E5" w:rsidTr="00654970">
        <w:trPr>
          <w:cantSplit/>
          <w:trHeight w:hRule="exact" w:val="86"/>
        </w:trPr>
        <w:tc>
          <w:tcPr>
            <w:tcW w:w="11079" w:type="dxa"/>
            <w:gridSpan w:val="9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654970">
        <w:trPr>
          <w:cantSplit/>
          <w:trHeight w:hRule="exact" w:val="302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4"/>
          </w:tcPr>
          <w:p w:rsidR="00E13EA8" w:rsidRPr="00C546E5" w:rsidRDefault="00E13EA8" w:rsidP="00943420">
            <w:pPr>
              <w:spacing w:before="40"/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$</w:t>
            </w:r>
            <w:r w:rsidRPr="00C546E5">
              <w:rPr>
                <w:rFonts w:ascii="Arial" w:hAnsi="Arial" w:cs="Arial"/>
                <w:sz w:val="20"/>
              </w:rPr>
              <w:t xml:space="preserve"> </w:t>
            </w:r>
            <w:r w:rsidR="003D5D6A" w:rsidRPr="00C546E5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E13EA8" w:rsidRPr="00C546E5" w:rsidTr="00654970">
        <w:trPr>
          <w:cantSplit/>
          <w:trHeight w:hRule="exact" w:val="230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4"/>
          </w:tcPr>
          <w:p w:rsidR="00E13EA8" w:rsidRPr="00C546E5" w:rsidRDefault="00326653" w:rsidP="00C546E5">
            <w:pPr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654970">
        <w:trPr>
          <w:cantSplit/>
          <w:trHeight w:hRule="exact" w:val="58"/>
        </w:trPr>
        <w:tc>
          <w:tcPr>
            <w:tcW w:w="11079" w:type="dxa"/>
            <w:gridSpan w:val="9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654970">
        <w:trPr>
          <w:cantSplit/>
          <w:trHeight w:hRule="exact" w:val="492"/>
        </w:trPr>
        <w:tc>
          <w:tcPr>
            <w:tcW w:w="11079" w:type="dxa"/>
            <w:gridSpan w:val="9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8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C546E5" w:rsidRDefault="00943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13EA8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7005C3" w:rsidRP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7005C3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BB7B8A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E1173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="00BB7B8A"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E13EA8" w:rsidRPr="00C546E5" w:rsidRDefault="00943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Pages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F0104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Exhibit E, Attachment 1 - Resumes</w:t>
            </w:r>
          </w:p>
        </w:tc>
        <w:tc>
          <w:tcPr>
            <w:tcW w:w="2071" w:type="dxa"/>
          </w:tcPr>
          <w:p w:rsidR="00E13EA8" w:rsidRPr="00C546E5" w:rsidRDefault="00F0104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 Pages</w:t>
            </w:r>
          </w:p>
        </w:tc>
      </w:tr>
      <w:tr w:rsidR="00C546E5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  <w:bookmarkStart w:id="1" w:name="Check23"/>
          </w:p>
        </w:tc>
        <w:bookmarkEnd w:id="1"/>
        <w:tc>
          <w:tcPr>
            <w:tcW w:w="394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</w:p>
        </w:tc>
        <w:tc>
          <w:tcPr>
            <w:tcW w:w="7920" w:type="dxa"/>
            <w:gridSpan w:val="3"/>
            <w:tcBorders>
              <w:left w:val="nil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F01040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01040" w:rsidRPr="00C546E5" w:rsidRDefault="00F0104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F01040" w:rsidRPr="00C546E5" w:rsidRDefault="00F0104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F01040" w:rsidRPr="00C546E5" w:rsidRDefault="00F01040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68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lastRenderedPageBreak/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F01040">
        <w:trPr>
          <w:cantSplit/>
          <w:trHeight w:hRule="exact" w:val="68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E13EA8" w:rsidRPr="00C546E5" w:rsidRDefault="00E13EA8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F01040">
        <w:trPr>
          <w:cantSplit/>
          <w:trHeight w:hRule="exact" w:val="342"/>
        </w:trPr>
        <w:tc>
          <w:tcPr>
            <w:tcW w:w="7650" w:type="dxa"/>
            <w:gridSpan w:val="2"/>
          </w:tcPr>
          <w:p w:rsidR="00E13EA8" w:rsidRPr="00C546E5" w:rsidRDefault="00E13EA8" w:rsidP="00C546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E13EA8" w:rsidRPr="00C546E5" w:rsidRDefault="00E13EA8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E07C10" w:rsidRPr="00C546E5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07C10" w:rsidRPr="00C546E5" w:rsidRDefault="00E07C10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E07C10" w:rsidRPr="00C546E5" w:rsidRDefault="00E07C10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2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654970">
              <w:rPr>
                <w:rFonts w:ascii="Arial" w:hAnsi="Arial" w:cs="Arial"/>
                <w:sz w:val="18"/>
              </w:rPr>
            </w:r>
            <w:r w:rsidR="00654970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2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E07C10" w:rsidRPr="00C546E5" w:rsidRDefault="00E07C10" w:rsidP="00EE1173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E07C10" w:rsidRPr="00C546E5">
        <w:trPr>
          <w:cantSplit/>
          <w:trHeight w:hRule="exact" w:val="300"/>
        </w:trPr>
        <w:tc>
          <w:tcPr>
            <w:tcW w:w="7650" w:type="dxa"/>
            <w:gridSpan w:val="2"/>
          </w:tcPr>
          <w:p w:rsidR="00E07C10" w:rsidRPr="00C546E5" w:rsidRDefault="00E07C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BB7B8A" w:rsidP="00EE1173">
            <w:pPr>
              <w:ind w:left="-18" w:right="72"/>
              <w:rPr>
                <w:rFonts w:ascii="Arial" w:hAnsi="Arial" w:cs="Arial"/>
                <w:b/>
                <w:sz w:val="18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 xml:space="preserve">Government Code </w:t>
            </w:r>
          </w:p>
          <w:p w:rsidR="00BB7B8A" w:rsidRPr="00C546E5" w:rsidRDefault="00BB7B8A" w:rsidP="00EE1173">
            <w:pPr>
              <w:ind w:left="-18" w:right="72"/>
              <w:rPr>
                <w:rFonts w:ascii="Arial" w:hAnsi="Arial" w:cs="Arial"/>
                <w:sz w:val="18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Section</w:t>
            </w:r>
            <w:r w:rsidR="00943420">
              <w:rPr>
                <w:rFonts w:ascii="Arial" w:hAnsi="Arial" w:cs="Arial"/>
                <w:b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b/>
                <w:sz w:val="18"/>
              </w:rPr>
              <w:t>100505</w:t>
            </w:r>
          </w:p>
        </w:tc>
      </w:tr>
      <w:tr w:rsidR="00E07C10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07C10" w:rsidRPr="00C546E5" w:rsidRDefault="00E07C10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E07C10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E07C10" w:rsidRPr="00C546E5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E07C10" w:rsidRPr="00C546E5" w:rsidRDefault="00C13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</w:t>
            </w:r>
            <w:r w:rsidR="00C546E5">
              <w:rPr>
                <w:rFonts w:ascii="Arial" w:hAnsi="Arial" w:cs="Arial"/>
                <w:sz w:val="22"/>
              </w:rPr>
              <w:t>, Sacramento, CA 9581</w:t>
            </w: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E07C10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C39" w:rsidRDefault="00636C39">
      <w:r>
        <w:separator/>
      </w:r>
    </w:p>
  </w:endnote>
  <w:endnote w:type="continuationSeparator" w:id="0">
    <w:p w:rsidR="00636C39" w:rsidRDefault="0063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C39" w:rsidRDefault="00636C39">
      <w:r>
        <w:separator/>
      </w:r>
    </w:p>
  </w:footnote>
  <w:footnote w:type="continuationSeparator" w:id="0">
    <w:p w:rsidR="00636C39" w:rsidRDefault="00636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E4DC3"/>
    <w:rsid w:val="00276DFD"/>
    <w:rsid w:val="00326653"/>
    <w:rsid w:val="00377E61"/>
    <w:rsid w:val="00386E82"/>
    <w:rsid w:val="003D5D6A"/>
    <w:rsid w:val="003F458F"/>
    <w:rsid w:val="00480B18"/>
    <w:rsid w:val="004F2EEA"/>
    <w:rsid w:val="0055313E"/>
    <w:rsid w:val="00565742"/>
    <w:rsid w:val="00581C6A"/>
    <w:rsid w:val="005A3A50"/>
    <w:rsid w:val="005B2A89"/>
    <w:rsid w:val="005C060A"/>
    <w:rsid w:val="005F7DA4"/>
    <w:rsid w:val="00636C39"/>
    <w:rsid w:val="00654970"/>
    <w:rsid w:val="006969CD"/>
    <w:rsid w:val="006D1396"/>
    <w:rsid w:val="007005C3"/>
    <w:rsid w:val="00702C8E"/>
    <w:rsid w:val="00863F1A"/>
    <w:rsid w:val="00872385"/>
    <w:rsid w:val="00880F04"/>
    <w:rsid w:val="009056B3"/>
    <w:rsid w:val="00906A6A"/>
    <w:rsid w:val="00915A9B"/>
    <w:rsid w:val="00917B8C"/>
    <w:rsid w:val="00943420"/>
    <w:rsid w:val="009520F6"/>
    <w:rsid w:val="00963649"/>
    <w:rsid w:val="00974B10"/>
    <w:rsid w:val="00A654C9"/>
    <w:rsid w:val="00AB3125"/>
    <w:rsid w:val="00AB58A1"/>
    <w:rsid w:val="00B54CF6"/>
    <w:rsid w:val="00B55339"/>
    <w:rsid w:val="00B60ECE"/>
    <w:rsid w:val="00BB7B8A"/>
    <w:rsid w:val="00C13848"/>
    <w:rsid w:val="00C546E5"/>
    <w:rsid w:val="00C67D54"/>
    <w:rsid w:val="00C72CB2"/>
    <w:rsid w:val="00CF347A"/>
    <w:rsid w:val="00D60AD3"/>
    <w:rsid w:val="00D810C8"/>
    <w:rsid w:val="00DB59FB"/>
    <w:rsid w:val="00DC2253"/>
    <w:rsid w:val="00DC54B9"/>
    <w:rsid w:val="00DE6C9C"/>
    <w:rsid w:val="00E07C10"/>
    <w:rsid w:val="00E1024C"/>
    <w:rsid w:val="00E13EA8"/>
    <w:rsid w:val="00E4122D"/>
    <w:rsid w:val="00E94F47"/>
    <w:rsid w:val="00EE1173"/>
    <w:rsid w:val="00F01040"/>
    <w:rsid w:val="00F953E9"/>
    <w:rsid w:val="00FB462A"/>
    <w:rsid w:val="00FD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63EFF274-3C0F-4E50-9C16-1696566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7</TotalTime>
  <Pages>1</Pages>
  <Words>251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6</cp:revision>
  <cp:lastPrinted>2016-01-05T19:14:00Z</cp:lastPrinted>
  <dcterms:created xsi:type="dcterms:W3CDTF">2015-12-30T19:04:00Z</dcterms:created>
  <dcterms:modified xsi:type="dcterms:W3CDTF">2016-01-05T19:17:00Z</dcterms:modified>
</cp:coreProperties>
</file>